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47FD" w:rsidRDefault="004747FD" w:rsidP="004747F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ROSEVERE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fl.1424)</w:t>
      </w:r>
    </w:p>
    <w:p w:rsidR="004747FD" w:rsidRDefault="004747FD" w:rsidP="004747F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4747FD" w:rsidRDefault="004747FD" w:rsidP="004747F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747FD" w:rsidRDefault="004747FD" w:rsidP="004747F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747FD" w:rsidRDefault="004747FD" w:rsidP="004747F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Apr.1424</w:t>
      </w:r>
      <w:r>
        <w:rPr>
          <w:rFonts w:ascii="Times New Roman" w:hAnsi="Times New Roman" w:cs="Times New Roman"/>
          <w:sz w:val="24"/>
          <w:szCs w:val="24"/>
        </w:rPr>
        <w:tab/>
        <w:t>He was ordained acolyte by Edmund Lacy, Bishop of Exeter,</w:t>
      </w:r>
    </w:p>
    <w:p w:rsidR="004747FD" w:rsidRDefault="004747FD" w:rsidP="004747F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 the chapel of the Bishop’s Palace in Exeter.</w:t>
      </w:r>
    </w:p>
    <w:p w:rsidR="004747FD" w:rsidRDefault="004747FD" w:rsidP="004747F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(“The Register of Edmund Lacy, Bishop of Exeter 1420-55 vol.4</w:t>
      </w:r>
    </w:p>
    <w:p w:rsidR="004747FD" w:rsidRDefault="004747FD" w:rsidP="004747F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pp.88-9)</w:t>
      </w:r>
    </w:p>
    <w:p w:rsidR="004747FD" w:rsidRDefault="004747FD" w:rsidP="004747F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747FD" w:rsidRDefault="004747FD" w:rsidP="004747F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4747FD" w:rsidRDefault="004747FD" w:rsidP="004747F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February 2016</w:t>
      </w:r>
      <w:bookmarkStart w:id="0" w:name="_GoBack"/>
      <w:bookmarkEnd w:id="0"/>
    </w:p>
    <w:sectPr w:rsidR="00DD5B8A" w:rsidRPr="004747F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47FD" w:rsidRDefault="004747FD" w:rsidP="00564E3C">
      <w:pPr>
        <w:spacing w:after="0" w:line="240" w:lineRule="auto"/>
      </w:pPr>
      <w:r>
        <w:separator/>
      </w:r>
    </w:p>
  </w:endnote>
  <w:endnote w:type="continuationSeparator" w:id="0">
    <w:p w:rsidR="004747FD" w:rsidRDefault="004747F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747FD">
      <w:rPr>
        <w:rFonts w:ascii="Times New Roman" w:hAnsi="Times New Roman" w:cs="Times New Roman"/>
        <w:noProof/>
        <w:sz w:val="24"/>
        <w:szCs w:val="24"/>
      </w:rPr>
      <w:t>24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47FD" w:rsidRDefault="004747FD" w:rsidP="00564E3C">
      <w:pPr>
        <w:spacing w:after="0" w:line="240" w:lineRule="auto"/>
      </w:pPr>
      <w:r>
        <w:separator/>
      </w:r>
    </w:p>
  </w:footnote>
  <w:footnote w:type="continuationSeparator" w:id="0">
    <w:p w:rsidR="004747FD" w:rsidRDefault="004747F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7FD"/>
    <w:rsid w:val="00372DC6"/>
    <w:rsid w:val="004747FD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DFDB03"/>
  <w15:chartTrackingRefBased/>
  <w15:docId w15:val="{26A3D04E-B9AB-4EBE-ADE0-C460C52B8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2016-02-24T17:29:00Z</dcterms:created>
  <dcterms:modified xsi:type="dcterms:W3CDTF">2016-02-24T17:31:00Z</dcterms:modified>
</cp:coreProperties>
</file>